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CBA" w:rsidRDefault="00796CBA" w:rsidP="00D478C3">
      <w:pPr>
        <w:pStyle w:val="NoSpacing"/>
        <w:jc w:val="center"/>
        <w:rPr>
          <w:rFonts w:ascii="Comic Sans MS" w:hAnsi="Comic Sans MS"/>
          <w:b/>
          <w:sz w:val="20"/>
          <w:szCs w:val="20"/>
        </w:rPr>
      </w:pPr>
    </w:p>
    <w:p w:rsidR="00796CBA" w:rsidRDefault="00796CBA"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MAYIS</w:t>
      </w:r>
      <w:r w:rsidRPr="00D478C3">
        <w:rPr>
          <w:rFonts w:ascii="Comic Sans MS" w:hAnsi="Comic Sans MS"/>
          <w:b/>
          <w:sz w:val="20"/>
          <w:szCs w:val="20"/>
        </w:rPr>
        <w:t xml:space="preserve"> AYI EĞİTİM PLANI</w:t>
      </w:r>
    </w:p>
    <w:p w:rsidR="00796CBA" w:rsidRDefault="00796CBA"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796CBA" w:rsidRPr="00D478C3" w:rsidRDefault="00796CBA"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MAYIS /2017</w:t>
      </w:r>
    </w:p>
    <w:p w:rsidR="00796CBA" w:rsidRPr="00D478C3" w:rsidRDefault="00796CBA"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796CBA" w:rsidRDefault="00796CBA"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796CBA" w:rsidRDefault="00796CBA" w:rsidP="00D478C3">
      <w:pPr>
        <w:pStyle w:val="NoSpacing"/>
        <w:rPr>
          <w:rFonts w:ascii="Comic Sans MS" w:hAnsi="Comic Sans MS"/>
          <w:b/>
          <w:sz w:val="20"/>
          <w:szCs w:val="20"/>
        </w:rPr>
      </w:pPr>
    </w:p>
    <w:p w:rsidR="00796CBA" w:rsidRDefault="00796CBA"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p>
    <w:p w:rsidR="00796CBA" w:rsidRPr="00D478C3" w:rsidRDefault="00796CBA"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796CBA"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BİLİŞSEL GELİŞİM</w:t>
      </w:r>
    </w:p>
    <w:p w:rsidR="00796CBA" w:rsidRPr="00006665" w:rsidRDefault="00796CBA"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Kazanım 1: Nesne/durum/olaya dikkatini verir.</w:t>
      </w:r>
    </w:p>
    <w:p w:rsidR="00796CBA" w:rsidRDefault="00796CBA"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 xml:space="preserve">Göstergeleri: </w:t>
      </w:r>
      <w:r w:rsidRPr="000146FD">
        <w:rPr>
          <w:rFonts w:ascii="Comic Sans MS" w:hAnsi="Comic Sans MS"/>
          <w:sz w:val="20"/>
          <w:szCs w:val="20"/>
        </w:rPr>
        <w:t>Dikkat edilmesi gereken nesne/durum/olaya odaklanır. Dikkatini çeken nesne/durum/olaya yönelik sorular sorar. Dikkatini çeken nesne/durum/olayı ayrıntılarıyla açıklar</w:t>
      </w:r>
      <w:r w:rsidRPr="00006665">
        <w:rPr>
          <w:rFonts w:ascii="Comic Sans MS" w:hAnsi="Comic Sans MS"/>
          <w:b/>
          <w:sz w:val="20"/>
          <w:szCs w:val="20"/>
        </w:rPr>
        <w:t>.</w:t>
      </w:r>
    </w:p>
    <w:p w:rsidR="00796CBA" w:rsidRPr="001E705C"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2:Nesne/durum/olayla ilgili tahminde bulunur.</w:t>
      </w:r>
    </w:p>
    <w:p w:rsidR="00796CBA" w:rsidRPr="000146FD"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Nesne/durum/olayın ipuçlarını söyler. İpuçlarını birleştirerek tahminini söyler. Gerçek durumu inceler. Tahmini ile gerçek durumu karşılaştırır.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3: Algıladıklarını hatırlar.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Nesne/durum/olayı bir süre sonra yeniden söyler.  Hatırladıklarını yeni durumlarda kullanır.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10: Mekânda konumla ilgili yönergeleri uygular.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Nesnenin mekândaki konumunu söyler. Yönergeye uygun olarak nesneyi doğru yere yerleştirir. Mekânda konum alır. Harita ve krokiyi kullanır.</w:t>
      </w:r>
    </w:p>
    <w:p w:rsidR="00796CBA"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13: Günlük yaşamda kullanılan sembolleri tanır. </w:t>
      </w:r>
    </w:p>
    <w:p w:rsidR="00796CBA" w:rsidRPr="001E705C"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1E705C">
        <w:rPr>
          <w:rFonts w:ascii="Comic Sans MS" w:hAnsi="Comic Sans MS"/>
          <w:sz w:val="20"/>
          <w:szCs w:val="20"/>
        </w:rPr>
        <w:t>: Verilen açıklamaya uygun sembolü gösterir.</w:t>
      </w:r>
      <w:r>
        <w:rPr>
          <w:rFonts w:ascii="Comic Sans MS" w:hAnsi="Comic Sans MS"/>
          <w:sz w:val="20"/>
          <w:szCs w:val="20"/>
        </w:rPr>
        <w:t xml:space="preserve"> </w:t>
      </w:r>
      <w:r w:rsidRPr="001E705C">
        <w:rPr>
          <w:rFonts w:ascii="Comic Sans MS" w:hAnsi="Comic Sans MS"/>
          <w:sz w:val="20"/>
          <w:szCs w:val="20"/>
        </w:rPr>
        <w:t>Gösterilen sembolün anlamını söyler.</w:t>
      </w:r>
    </w:p>
    <w:p w:rsidR="00796CBA"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Kazanım 17: Neden-sonuç ilişkisi kurar</w:t>
      </w:r>
      <w:r w:rsidRPr="001E705C">
        <w:rPr>
          <w:rFonts w:ascii="Comic Sans MS" w:hAnsi="Comic Sans MS"/>
          <w:sz w:val="20"/>
          <w:szCs w:val="20"/>
        </w:rPr>
        <w:t>.</w:t>
      </w:r>
    </w:p>
    <w:p w:rsidR="00796CBA" w:rsidRPr="001E705C"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146FD">
        <w:rPr>
          <w:rFonts w:ascii="Comic Sans MS" w:hAnsi="Comic Sans MS"/>
          <w:sz w:val="20"/>
          <w:szCs w:val="20"/>
        </w:rPr>
        <w:t xml:space="preserve"> Bir olayın olası nedenlerini söyler. Bir olayın olası sonuçlarını söyler.</w:t>
      </w:r>
    </w:p>
    <w:p w:rsidR="00796CBA" w:rsidRPr="000146FD" w:rsidRDefault="00796CBA"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19: Problem durumlarına çözüm üretir.</w:t>
      </w:r>
    </w:p>
    <w:p w:rsidR="00796CBA" w:rsidRPr="00810933"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06665">
        <w:rPr>
          <w:rFonts w:ascii="Comic Sans MS" w:hAnsi="Comic Sans MS"/>
          <w:sz w:val="20"/>
          <w:szCs w:val="20"/>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r>
        <w:rPr>
          <w:rFonts w:ascii="Comic Sans MS" w:hAnsi="Comic Sans MS"/>
          <w:sz w:val="20"/>
          <w:szCs w:val="20"/>
        </w:rPr>
        <w:t xml:space="preserve"> Ç</w:t>
      </w:r>
      <w:r w:rsidRPr="001E705C">
        <w:rPr>
          <w:rFonts w:ascii="Comic Sans MS" w:hAnsi="Comic Sans MS"/>
          <w:sz w:val="20"/>
          <w:szCs w:val="20"/>
        </w:rPr>
        <w:t>özüme ulaşamadığı zaman yeni bir çözüm yolu seçer.</w:t>
      </w:r>
      <w:r>
        <w:rPr>
          <w:rFonts w:ascii="Comic Sans MS" w:hAnsi="Comic Sans MS"/>
          <w:sz w:val="20"/>
          <w:szCs w:val="20"/>
        </w:rPr>
        <w:t xml:space="preserve"> </w:t>
      </w:r>
      <w:r w:rsidRPr="001E705C">
        <w:rPr>
          <w:rFonts w:ascii="Comic Sans MS" w:hAnsi="Comic Sans MS"/>
          <w:sz w:val="20"/>
          <w:szCs w:val="20"/>
        </w:rPr>
        <w:t>Probleme yaratıcı çözüm yolları önerir.</w:t>
      </w:r>
    </w:p>
    <w:p w:rsidR="00796CBA"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796CBA"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796CBA"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796CBA"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796CBA"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DİL GELİŞİMI</w:t>
      </w:r>
    </w:p>
    <w:p w:rsidR="00796CBA" w:rsidRPr="000146FD"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4. Konuşurken dilbilgisi yapılarını kullanır. </w:t>
      </w:r>
    </w:p>
    <w:p w:rsidR="00796CBA" w:rsidRPr="001E705C"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1E705C">
        <w:rPr>
          <w:rFonts w:ascii="Comic Sans MS" w:hAnsi="Comic Sans MS"/>
          <w:sz w:val="20"/>
          <w:szCs w:val="20"/>
        </w:rPr>
        <w:t xml:space="preserve"> Cümle kurarken isim, fiil, sıfat, bağlaç, çoğul ifadeler, zarf, zamir, edat, isim durumları ve olumsuzluk yapılarını kullanır</w:t>
      </w:r>
    </w:p>
    <w:p w:rsidR="00796CBA" w:rsidRPr="000146FD"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5. Dili iletişim amacıyla kullanır. </w:t>
      </w:r>
    </w:p>
    <w:p w:rsidR="00796CBA" w:rsidRPr="00041412"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1E705C">
        <w:rPr>
          <w:rFonts w:ascii="Comic Sans MS" w:hAnsi="Comic Sans MS"/>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10: Görsel materyalleri okur.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Görsel materyalleri inceler. Görsel materyalleri açıklar. Görsel materyallerle ilgili sorular sorar. Görsel materyallerle ilgili sorulara cevap verir. Görsel materyalleri kullanarak olay, öykü gibi kompozisyonlar oluşturur.</w:t>
      </w:r>
    </w:p>
    <w:p w:rsidR="00796CBA" w:rsidRPr="000146FD"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96CBA"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PSİKOMOTOR GELİŞİM</w:t>
      </w:r>
    </w:p>
    <w:p w:rsidR="00796CBA" w:rsidRPr="001E705C"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1: Yer değiştirme hareketleri yapar.</w:t>
      </w:r>
    </w:p>
    <w:p w:rsidR="00796CBA" w:rsidRPr="000146FD"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Isınma ve soğuma hareketlerini bir rehber eşliğinde yapar. Yönergeler doğrultusunda yürür. Yönergeler doğrultusunda koşar.</w:t>
      </w:r>
    </w:p>
    <w:p w:rsidR="00796CBA" w:rsidRPr="001E705C"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2: Denge hareketleri yapar.</w:t>
      </w:r>
    </w:p>
    <w:p w:rsidR="00796CBA" w:rsidRPr="000146FD"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  Çizgi üzerinde yönergeler doğrultusunda yürür. Denge tahtası üzerinde yönergeler doğrultusunda yürür.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4: Küçük kas kullanımı gerektiren hareketleri yapar. </w:t>
      </w:r>
    </w:p>
    <w:p w:rsidR="00796CBA"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146FD">
        <w:rPr>
          <w:rFonts w:ascii="Comic Sans MS" w:hAnsi="Comic Sans MS"/>
          <w:sz w:val="20"/>
          <w:szCs w:val="20"/>
        </w:rPr>
        <w:t>: Nesneleri üst üste dizer. Nesneleri yan yana dizer. Nesneleri iç içe dizer. Nesneleri takar. Nesneleri çıkarır. Nesneleri ipe vb. dizer. Nesneleri değişik malzemelerle bağlar. Nesneleri yeni şekiller oluşturacak biçimde bir araya getirir. Malzemeleri keser. Malzemeleri yapıştırır. Malzemeleri değişik şekillerde katlar. Değişik malzemeler kullanarak resim yapar. Nesneleri kopartır/ yırtar.</w:t>
      </w:r>
      <w:r w:rsidRPr="000146FD">
        <w:t xml:space="preserve"> </w:t>
      </w:r>
      <w:r w:rsidRPr="000146FD">
        <w:rPr>
          <w:rFonts w:ascii="Comic Sans MS" w:hAnsi="Comic Sans MS"/>
          <w:sz w:val="20"/>
          <w:szCs w:val="20"/>
        </w:rPr>
        <w:t>Nesneleri açar/kapar. Malzemelere araç kullanarak şekil verir. Kalemi doğru tutar. Kalem kontrolünü sağlar.</w:t>
      </w:r>
      <w:r>
        <w:rPr>
          <w:rFonts w:ascii="Comic Sans MS" w:hAnsi="Comic Sans MS"/>
          <w:sz w:val="20"/>
          <w:szCs w:val="20"/>
        </w:rPr>
        <w:t xml:space="preserve"> </w:t>
      </w:r>
      <w:r w:rsidRPr="000146FD">
        <w:rPr>
          <w:rFonts w:ascii="Comic Sans MS" w:hAnsi="Comic Sans MS"/>
          <w:sz w:val="20"/>
          <w:szCs w:val="20"/>
        </w:rPr>
        <w:t>Çizgileri istenilen nitelikte çizer.</w:t>
      </w:r>
    </w:p>
    <w:p w:rsidR="00796CBA" w:rsidRPr="000146FD" w:rsidRDefault="00796CBA"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5: Müzik ve ritim eşliğinde hareket eder.</w:t>
      </w:r>
    </w:p>
    <w:p w:rsidR="00796CBA" w:rsidRPr="00006665" w:rsidRDefault="00796CBA"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06665">
        <w:rPr>
          <w:rFonts w:ascii="Comic Sans MS" w:hAnsi="Comic Sans MS"/>
          <w:sz w:val="20"/>
          <w:szCs w:val="20"/>
        </w:rPr>
        <w:t xml:space="preserve">: Bedenini kullanarak ritim çalışması yapar. </w:t>
      </w:r>
    </w:p>
    <w:p w:rsidR="00796CBA" w:rsidRDefault="00796CBA"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06665">
        <w:rPr>
          <w:rFonts w:ascii="Comic Sans MS" w:hAnsi="Comic Sans MS"/>
          <w:sz w:val="20"/>
          <w:szCs w:val="20"/>
        </w:rPr>
        <w:t>Nesneleri kullanarak ritim çalışması yapar. Vurmalı çalgıları kullanarak ritim çalışması yapar. Basit dans adımlarını yapar. Müzik ve ritim eşliğinde dans eder. Müzik ve ritim eşliğinde çeşitli hareketleri ardı ardına yapar</w:t>
      </w:r>
    </w:p>
    <w:p w:rsidR="00796CBA"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96CBA"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96CBA"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96CBA" w:rsidRPr="00041412"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96CBA"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SOSYAL DUYGUSAL GELİŞİM</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1. Kendisine ait özellikleri tanıtır. </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Adını, soyadını, yaşını, fiziksel özelliklerini ve duyuşsal özelliklerini söyler.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2. Ailesiyle ilgili özellikleri tanıtır.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Anne ve babasının adını, soyadını, mesleğini vb. söyler. Anne ve babasının saç rengi, boyu, göz rengi gibi fiziksel özelliklerini söyler.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6:Kendisinin ve başkalarının haklarını korur.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Haklarını söyler. Başkalarının hakları olduğunu söyler. Haksızlığa uğradığında tepki verir. Başkalarına haksızlık yapıldığında tepki verir.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8: Farklılıklara saygı gösterir.</w:t>
      </w:r>
    </w:p>
    <w:p w:rsidR="00796CBA" w:rsidRPr="000146FD" w:rsidRDefault="00796CBA"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Kendisinin farklı özellikleri olduğunu söyler.</w:t>
      </w:r>
    </w:p>
    <w:p w:rsidR="00796CBA" w:rsidRPr="00006665" w:rsidRDefault="00796CBA"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 xml:space="preserve">Kazanım 12: Değişik ortamlardaki kurallara uyar. </w:t>
      </w:r>
    </w:p>
    <w:p w:rsidR="00796CBA" w:rsidRPr="000146FD" w:rsidRDefault="00796CBA"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06665">
        <w:rPr>
          <w:rFonts w:ascii="Comic Sans MS" w:hAnsi="Comic Sans MS"/>
          <w:b/>
          <w:sz w:val="20"/>
          <w:szCs w:val="20"/>
        </w:rPr>
        <w:t xml:space="preserve">Göstergeleri: </w:t>
      </w:r>
      <w:r w:rsidRPr="000146FD">
        <w:rPr>
          <w:rFonts w:ascii="Comic Sans MS" w:hAnsi="Comic Sans MS"/>
          <w:sz w:val="20"/>
          <w:szCs w:val="20"/>
        </w:rPr>
        <w:t>Değişik ortamlardaki kuralların belirlenmesinde düşüncesini söyler. Kuralların gerekli olduğunu söyler. İstekleri ile kurallar çeliştiğinde kurallara uygun davranır. Nezaket kurallarına uyar.</w:t>
      </w:r>
    </w:p>
    <w:p w:rsidR="00796CBA" w:rsidRPr="00006665" w:rsidRDefault="00796CBA"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Kazanım 13: Estetik değerleri korur.</w:t>
      </w:r>
    </w:p>
    <w:p w:rsidR="00796CBA" w:rsidRDefault="00796CBA"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 xml:space="preserve">Göstergeleri: </w:t>
      </w:r>
      <w:r w:rsidRPr="000146FD">
        <w:rPr>
          <w:rFonts w:ascii="Comic Sans MS" w:hAnsi="Comic Sans MS"/>
          <w:sz w:val="20"/>
          <w:szCs w:val="20"/>
        </w:rPr>
        <w:t>Çevresinde gördüğü güzel ve rahatsız edici durumları söyler. Çevresini farklı biçimlerde düzenler. Çevredeki güzelliklere değer verir</w:t>
      </w:r>
      <w:r w:rsidRPr="00006665">
        <w:rPr>
          <w:rFonts w:ascii="Comic Sans MS" w:hAnsi="Comic Sans MS"/>
          <w:b/>
          <w:sz w:val="20"/>
          <w:szCs w:val="20"/>
        </w:rPr>
        <w:t>.</w:t>
      </w:r>
    </w:p>
    <w:p w:rsidR="00796CBA" w:rsidRPr="00D7271C" w:rsidRDefault="00796CBA" w:rsidP="00D7271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7271C">
        <w:rPr>
          <w:rFonts w:ascii="Comic Sans MS" w:hAnsi="Comic Sans MS"/>
          <w:b/>
          <w:sz w:val="20"/>
          <w:szCs w:val="20"/>
        </w:rPr>
        <w:t>Kazanım 16: Toplumsal yaşamda bireylerin farklı rol ve görevleri olduğunu açıklar.</w:t>
      </w:r>
    </w:p>
    <w:p w:rsidR="00796CBA" w:rsidRPr="00D7271C" w:rsidRDefault="00796CBA" w:rsidP="00D7271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7271C">
        <w:rPr>
          <w:rFonts w:ascii="Comic Sans MS" w:hAnsi="Comic Sans MS"/>
          <w:b/>
          <w:sz w:val="20"/>
          <w:szCs w:val="20"/>
        </w:rPr>
        <w:t xml:space="preserve">Göstergeleri: </w:t>
      </w:r>
      <w:r w:rsidRPr="00D7271C">
        <w:rPr>
          <w:rFonts w:ascii="Comic Sans MS" w:hAnsi="Comic Sans MS"/>
          <w:sz w:val="20"/>
          <w:szCs w:val="20"/>
        </w:rPr>
        <w:t>Toplumda farklı rol ve görevlere sahip kişiler olduğunu söyler. Aynı kişinin farklı rol ve görevleri olduğunu söyler.</w:t>
      </w:r>
    </w:p>
    <w:p w:rsidR="00796CBA" w:rsidRPr="001E705C"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17: Başkalarıyla sorunlarını çözer.</w:t>
      </w:r>
    </w:p>
    <w:p w:rsidR="00796CBA" w:rsidRPr="000146FD"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Başkaları ile sorunlarını onlarla konuşarak çözer. Arkadaşlarıyla sorunlarını çözemediği zamanlarda yetişkinlerden yardım ister. Gerekli zamanlarda uzlaşmacı davranır.</w:t>
      </w:r>
      <w:r>
        <w:rPr>
          <w:rFonts w:ascii="Comic Sans MS" w:hAnsi="Comic Sans MS"/>
          <w:sz w:val="20"/>
          <w:szCs w:val="20"/>
        </w:rPr>
        <w:t xml:space="preserve"> </w:t>
      </w:r>
      <w:r w:rsidRPr="000146FD">
        <w:rPr>
          <w:rFonts w:ascii="Comic Sans MS" w:hAnsi="Comic Sans MS"/>
          <w:sz w:val="20"/>
          <w:szCs w:val="20"/>
        </w:rPr>
        <w:t>İnsanların farklı özellikleri olduğunu söyler. Etkinliklerde farklı özellikteki çocuklarla birlikte yer alır.</w:t>
      </w:r>
    </w:p>
    <w:p w:rsidR="00796CBA"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796CBA"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796CBA" w:rsidRDefault="00796CB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ÖZBAKIM BECERİLERİ</w:t>
      </w:r>
      <w:bookmarkStart w:id="0" w:name="_GoBack"/>
      <w:bookmarkEnd w:id="0"/>
    </w:p>
    <w:p w:rsidR="00796CBA" w:rsidRPr="00D7271C"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7271C">
        <w:rPr>
          <w:rFonts w:ascii="Comic Sans MS" w:hAnsi="Comic Sans MS"/>
          <w:b/>
          <w:sz w:val="20"/>
          <w:szCs w:val="20"/>
        </w:rPr>
        <w:t>Kazanım 7: Kendini tehlikelerden ve kazalardan korur.</w:t>
      </w:r>
    </w:p>
    <w:p w:rsidR="00796CBA" w:rsidRDefault="00796CBA"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7271C">
        <w:rPr>
          <w:rFonts w:ascii="Comic Sans MS" w:hAnsi="Comic Sans MS"/>
          <w:b/>
          <w:sz w:val="20"/>
          <w:szCs w:val="20"/>
        </w:rPr>
        <w:t>Göstergeleri:</w:t>
      </w:r>
      <w:r w:rsidRPr="001E705C">
        <w:rPr>
          <w:rFonts w:ascii="Comic Sans MS" w:hAnsi="Comic Sans MS"/>
          <w:sz w:val="20"/>
          <w:szCs w:val="20"/>
        </w:rPr>
        <w:t xml:space="preserve"> Tehlikeli olan durumları söyler. Kendini tehlikelerden ve kazalardan korumak için yapılması gerekenleri söyler. Temel güvenlik kurallarını bilir. Tehlikeli olan durumlardan, kişilerden, alışkanlıklardan uzak durur.</w:t>
      </w:r>
      <w:r>
        <w:rPr>
          <w:rFonts w:ascii="Comic Sans MS" w:hAnsi="Comic Sans MS"/>
          <w:sz w:val="20"/>
          <w:szCs w:val="20"/>
        </w:rPr>
        <w:t xml:space="preserve"> </w:t>
      </w:r>
      <w:r w:rsidRPr="001E705C">
        <w:rPr>
          <w:rFonts w:ascii="Comic Sans MS" w:hAnsi="Comic Sans MS"/>
          <w:sz w:val="20"/>
          <w:szCs w:val="20"/>
        </w:rPr>
        <w:t>Herhangi bir tehlike ve kaza anında yardım ister.</w:t>
      </w:r>
    </w:p>
    <w:p w:rsidR="00796CBA" w:rsidRDefault="00796CBA"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96CBA" w:rsidRDefault="00796CBA"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96CBA" w:rsidRDefault="00796CBA"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96CBA" w:rsidRDefault="00796CBA"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96CBA" w:rsidRDefault="00796CBA"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96CBA" w:rsidRDefault="00796CBA"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96CBA" w:rsidRPr="0044246D"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796CBA" w:rsidRPr="00D7271C"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Sağ-sol</w:t>
      </w:r>
    </w:p>
    <w:p w:rsidR="00796CBA" w:rsidRPr="00D7271C"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Başlangıç-bitiş (son)</w:t>
      </w:r>
    </w:p>
    <w:p w:rsidR="00796CBA" w:rsidRPr="00D7271C"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Farklı</w:t>
      </w:r>
    </w:p>
    <w:p w:rsidR="00796CBA" w:rsidRPr="00D7271C"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Parça-bütün</w:t>
      </w:r>
    </w:p>
    <w:p w:rsidR="00796CBA" w:rsidRPr="00D7271C"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Ters-düz</w:t>
      </w:r>
    </w:p>
    <w:p w:rsidR="00796CBA" w:rsidRPr="00D7271C"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Eski-yeni</w:t>
      </w: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796CBA" w:rsidRPr="00D7271C"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Trafik ve İlkyardım Haftası (Mayıs ayının ilk haftası)</w:t>
      </w:r>
    </w:p>
    <w:p w:rsidR="00796CBA" w:rsidRPr="00D7271C"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Anneler Günü (Mayıs ayının ikinci Pazar günü)</w:t>
      </w:r>
    </w:p>
    <w:p w:rsidR="00796CBA" w:rsidRPr="00D7271C"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 xml:space="preserve">Engelliler Haftası (10-16 Mayıs )  </w:t>
      </w:r>
    </w:p>
    <w:p w:rsidR="00796CBA" w:rsidRPr="00D7271C"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Müzeler Haftası (18-24 Mayıs</w:t>
      </w:r>
    </w:p>
    <w:p w:rsidR="00796CBA" w:rsidRPr="00D7271C"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19 Mayıs Gençlik ve Spor Bayramı</w:t>
      </w: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796CBA" w:rsidRPr="00D7271C"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çocuklarıyla trafik kuralları hakkında sohbet etmeleri istenir.</w:t>
      </w:r>
    </w:p>
    <w:p w:rsidR="00796CBA" w:rsidRPr="00D7271C"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Taşıtlar ve trafik ile ilgili eğitici film izlemeleri istenir.</w:t>
      </w:r>
    </w:p>
    <w:p w:rsidR="00796CBA" w:rsidRPr="00D7271C"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sınıftaki anneler günü kutlama partisine katılmaları istenir.</w:t>
      </w:r>
    </w:p>
    <w:p w:rsidR="00796CBA" w:rsidRPr="00D7271C"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engelli insanlara nasıl davranılması gerektiği konusunda sohbet edilmesi istenir.</w:t>
      </w:r>
    </w:p>
    <w:p w:rsidR="00796CBA" w:rsidRPr="00D7271C"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bir gün öncesinden Atatürk görselleri istenir.</w:t>
      </w:r>
    </w:p>
    <w:p w:rsidR="00796CBA" w:rsidRPr="00D7271C"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Evde sağlıklı yaşam için yapılması gerekenler hakkında sohbet etmeleri istenir</w:t>
      </w:r>
    </w:p>
    <w:p w:rsidR="00796CBA" w:rsidRDefault="00796CBA" w:rsidP="00D7271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7271C">
        <w:rPr>
          <w:rFonts w:ascii="Comic Sans MS" w:hAnsi="Comic Sans MS"/>
          <w:sz w:val="20"/>
          <w:szCs w:val="20"/>
        </w:rPr>
        <w:t>Ailelerden evde çocuklarıyla dinlenmenin önemi hakkında sohbet etmeleri istenir</w:t>
      </w:r>
      <w:r w:rsidRPr="00D7271C">
        <w:rPr>
          <w:rFonts w:ascii="Comic Sans MS" w:hAnsi="Comic Sans MS"/>
          <w:b/>
          <w:sz w:val="20"/>
          <w:szCs w:val="20"/>
        </w:rPr>
        <w:t>.</w:t>
      </w: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96CBA" w:rsidRDefault="00796CBA" w:rsidP="00D478C3">
      <w:pPr>
        <w:pStyle w:val="NoSpacing"/>
        <w:rPr>
          <w:rFonts w:ascii="Comic Sans MS" w:hAnsi="Comic Sans MS"/>
          <w:sz w:val="20"/>
          <w:szCs w:val="20"/>
        </w:rPr>
      </w:pPr>
    </w:p>
    <w:p w:rsidR="00796CBA" w:rsidRPr="00D478C3" w:rsidRDefault="00796CBA" w:rsidP="00D478C3">
      <w:pPr>
        <w:pStyle w:val="NoSpacing"/>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796CBA"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CBA" w:rsidRDefault="00796CBA" w:rsidP="00806A98">
      <w:pPr>
        <w:spacing w:after="0" w:line="240" w:lineRule="auto"/>
      </w:pPr>
      <w:r>
        <w:separator/>
      </w:r>
    </w:p>
  </w:endnote>
  <w:endnote w:type="continuationSeparator" w:id="0">
    <w:p w:rsidR="00796CBA" w:rsidRDefault="00796CB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CBA" w:rsidRDefault="00796CBA">
    <w:pPr>
      <w:pStyle w:val="Footer"/>
    </w:pPr>
  </w:p>
  <w:p w:rsidR="00796CBA" w:rsidRDefault="00796CBA">
    <w:pPr>
      <w:pStyle w:val="Footer"/>
    </w:pPr>
  </w:p>
  <w:p w:rsidR="00796CBA" w:rsidRDefault="00796C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CBA" w:rsidRDefault="00796CBA" w:rsidP="00806A98">
      <w:pPr>
        <w:spacing w:after="0" w:line="240" w:lineRule="auto"/>
      </w:pPr>
      <w:r>
        <w:separator/>
      </w:r>
    </w:p>
  </w:footnote>
  <w:footnote w:type="continuationSeparator" w:id="0">
    <w:p w:rsidR="00796CBA" w:rsidRDefault="00796CB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6665"/>
    <w:rsid w:val="000146FD"/>
    <w:rsid w:val="000216A9"/>
    <w:rsid w:val="000306BF"/>
    <w:rsid w:val="00041412"/>
    <w:rsid w:val="000614C2"/>
    <w:rsid w:val="000867DE"/>
    <w:rsid w:val="00093DC1"/>
    <w:rsid w:val="000C3019"/>
    <w:rsid w:val="000D5A75"/>
    <w:rsid w:val="000F3B1A"/>
    <w:rsid w:val="00113F35"/>
    <w:rsid w:val="0015787C"/>
    <w:rsid w:val="00165788"/>
    <w:rsid w:val="001719B7"/>
    <w:rsid w:val="0018560E"/>
    <w:rsid w:val="001A45E0"/>
    <w:rsid w:val="001B09CB"/>
    <w:rsid w:val="001D0122"/>
    <w:rsid w:val="001E705C"/>
    <w:rsid w:val="001F341C"/>
    <w:rsid w:val="001F4B0C"/>
    <w:rsid w:val="002134AD"/>
    <w:rsid w:val="00216154"/>
    <w:rsid w:val="002201E3"/>
    <w:rsid w:val="002A1BCC"/>
    <w:rsid w:val="002B5687"/>
    <w:rsid w:val="002C40DB"/>
    <w:rsid w:val="002D4744"/>
    <w:rsid w:val="0030759F"/>
    <w:rsid w:val="003210A7"/>
    <w:rsid w:val="003A2AC5"/>
    <w:rsid w:val="003B7C41"/>
    <w:rsid w:val="003C0F4A"/>
    <w:rsid w:val="003C2D3A"/>
    <w:rsid w:val="003E254C"/>
    <w:rsid w:val="00411C7A"/>
    <w:rsid w:val="00430623"/>
    <w:rsid w:val="00436F22"/>
    <w:rsid w:val="00437D82"/>
    <w:rsid w:val="0044246D"/>
    <w:rsid w:val="00445C4B"/>
    <w:rsid w:val="00446ED2"/>
    <w:rsid w:val="00455396"/>
    <w:rsid w:val="00497BC7"/>
    <w:rsid w:val="004C5BC8"/>
    <w:rsid w:val="004D71CA"/>
    <w:rsid w:val="004E21F3"/>
    <w:rsid w:val="004E2C35"/>
    <w:rsid w:val="004F21E0"/>
    <w:rsid w:val="004F353B"/>
    <w:rsid w:val="00504F68"/>
    <w:rsid w:val="00521BB8"/>
    <w:rsid w:val="00527203"/>
    <w:rsid w:val="00577EBE"/>
    <w:rsid w:val="0059067C"/>
    <w:rsid w:val="005B492E"/>
    <w:rsid w:val="005C3EC7"/>
    <w:rsid w:val="005C5442"/>
    <w:rsid w:val="005D35FA"/>
    <w:rsid w:val="005E4F40"/>
    <w:rsid w:val="00606435"/>
    <w:rsid w:val="0063376D"/>
    <w:rsid w:val="0064489B"/>
    <w:rsid w:val="006836CC"/>
    <w:rsid w:val="006A6B3E"/>
    <w:rsid w:val="006D28C4"/>
    <w:rsid w:val="006D6401"/>
    <w:rsid w:val="006E37D4"/>
    <w:rsid w:val="00764F63"/>
    <w:rsid w:val="007706DB"/>
    <w:rsid w:val="00794DDE"/>
    <w:rsid w:val="00796CBA"/>
    <w:rsid w:val="007C3062"/>
    <w:rsid w:val="007F301B"/>
    <w:rsid w:val="00801C8B"/>
    <w:rsid w:val="00806A98"/>
    <w:rsid w:val="00810933"/>
    <w:rsid w:val="00843555"/>
    <w:rsid w:val="0085733F"/>
    <w:rsid w:val="008637FB"/>
    <w:rsid w:val="00890E89"/>
    <w:rsid w:val="008978B2"/>
    <w:rsid w:val="008B7296"/>
    <w:rsid w:val="008E20FE"/>
    <w:rsid w:val="008F64BF"/>
    <w:rsid w:val="009049AA"/>
    <w:rsid w:val="00912E85"/>
    <w:rsid w:val="009319CC"/>
    <w:rsid w:val="009367C8"/>
    <w:rsid w:val="00942E94"/>
    <w:rsid w:val="00953F4E"/>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36228"/>
    <w:rsid w:val="00B40DE2"/>
    <w:rsid w:val="00B51030"/>
    <w:rsid w:val="00B64698"/>
    <w:rsid w:val="00B85B24"/>
    <w:rsid w:val="00B90B78"/>
    <w:rsid w:val="00BA482B"/>
    <w:rsid w:val="00BB3A48"/>
    <w:rsid w:val="00BC6104"/>
    <w:rsid w:val="00BE067A"/>
    <w:rsid w:val="00C110B3"/>
    <w:rsid w:val="00C3789F"/>
    <w:rsid w:val="00C644FA"/>
    <w:rsid w:val="00C66B23"/>
    <w:rsid w:val="00C903B4"/>
    <w:rsid w:val="00CA20A7"/>
    <w:rsid w:val="00CE6E6F"/>
    <w:rsid w:val="00CF464B"/>
    <w:rsid w:val="00D01E43"/>
    <w:rsid w:val="00D478C3"/>
    <w:rsid w:val="00D7271C"/>
    <w:rsid w:val="00D75021"/>
    <w:rsid w:val="00D94A26"/>
    <w:rsid w:val="00DD4FD0"/>
    <w:rsid w:val="00E1402F"/>
    <w:rsid w:val="00E4402B"/>
    <w:rsid w:val="00E47557"/>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F4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28195267">
      <w:marLeft w:val="0"/>
      <w:marRight w:val="0"/>
      <w:marTop w:val="0"/>
      <w:marBottom w:val="0"/>
      <w:divBdr>
        <w:top w:val="none" w:sz="0" w:space="0" w:color="auto"/>
        <w:left w:val="none" w:sz="0" w:space="0" w:color="auto"/>
        <w:bottom w:val="none" w:sz="0" w:space="0" w:color="auto"/>
        <w:right w:val="none" w:sz="0" w:space="0" w:color="auto"/>
      </w:divBdr>
    </w:div>
    <w:div w:id="928195268">
      <w:marLeft w:val="0"/>
      <w:marRight w:val="0"/>
      <w:marTop w:val="0"/>
      <w:marBottom w:val="0"/>
      <w:divBdr>
        <w:top w:val="none" w:sz="0" w:space="0" w:color="auto"/>
        <w:left w:val="none" w:sz="0" w:space="0" w:color="auto"/>
        <w:bottom w:val="none" w:sz="0" w:space="0" w:color="auto"/>
        <w:right w:val="none" w:sz="0" w:space="0" w:color="auto"/>
      </w:divBdr>
    </w:div>
    <w:div w:id="928195269">
      <w:marLeft w:val="0"/>
      <w:marRight w:val="0"/>
      <w:marTop w:val="0"/>
      <w:marBottom w:val="0"/>
      <w:divBdr>
        <w:top w:val="none" w:sz="0" w:space="0" w:color="auto"/>
        <w:left w:val="none" w:sz="0" w:space="0" w:color="auto"/>
        <w:bottom w:val="none" w:sz="0" w:space="0" w:color="auto"/>
        <w:right w:val="none" w:sz="0" w:space="0" w:color="auto"/>
      </w:divBdr>
    </w:div>
    <w:div w:id="9281952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5</Pages>
  <Words>1114</Words>
  <Characters>6356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2015-07-30T20:40:00Z</dcterms:created>
  <dcterms:modified xsi:type="dcterms:W3CDTF">2016-08-27T20:14:00Z</dcterms:modified>
</cp:coreProperties>
</file>